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6C613" w14:textId="77777777" w:rsidR="009A3D68" w:rsidRDefault="009A3D68" w:rsidP="009A3D6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WYMBYSSH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fl.1484)</w:t>
      </w:r>
    </w:p>
    <w:p w14:paraId="0A198B51" w14:textId="77777777" w:rsidR="009A3D68" w:rsidRDefault="009A3D68" w:rsidP="009A3D6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Norton, Lincolnshire. Gentleman.</w:t>
      </w:r>
    </w:p>
    <w:p w14:paraId="11024FB0" w14:textId="77777777" w:rsidR="009A3D68" w:rsidRDefault="009A3D68" w:rsidP="009A3D68">
      <w:pPr>
        <w:pStyle w:val="NoSpacing"/>
        <w:rPr>
          <w:rFonts w:cs="Times New Roman"/>
          <w:szCs w:val="24"/>
        </w:rPr>
      </w:pPr>
    </w:p>
    <w:p w14:paraId="20B7BB53" w14:textId="77777777" w:rsidR="009A3D68" w:rsidRDefault="009A3D68" w:rsidP="009A3D68">
      <w:pPr>
        <w:pStyle w:val="NoSpacing"/>
        <w:rPr>
          <w:rFonts w:cs="Times New Roman"/>
          <w:szCs w:val="24"/>
        </w:rPr>
      </w:pPr>
    </w:p>
    <w:p w14:paraId="439A3552" w14:textId="77777777" w:rsidR="009A3D68" w:rsidRDefault="009A3D68" w:rsidP="009A3D6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Feb.1484</w:t>
      </w:r>
      <w:r>
        <w:rPr>
          <w:rFonts w:cs="Times New Roman"/>
          <w:szCs w:val="24"/>
        </w:rPr>
        <w:tab/>
        <w:t>He was granted a general pardon.</w:t>
      </w:r>
    </w:p>
    <w:p w14:paraId="0DFC6049" w14:textId="77777777" w:rsidR="009A3D68" w:rsidRDefault="009A3D68" w:rsidP="009A3D6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Pardon Rolls of Richard III 1484-5” ed. Hannes </w:t>
      </w:r>
      <w:proofErr w:type="spellStart"/>
      <w:r>
        <w:rPr>
          <w:rFonts w:cs="Times New Roman"/>
          <w:szCs w:val="24"/>
        </w:rPr>
        <w:t>Kleineke</w:t>
      </w:r>
      <w:proofErr w:type="spellEnd"/>
      <w:r>
        <w:rPr>
          <w:rFonts w:cs="Times New Roman"/>
          <w:szCs w:val="24"/>
        </w:rPr>
        <w:t xml:space="preserve">, </w:t>
      </w:r>
    </w:p>
    <w:p w14:paraId="26068DAA" w14:textId="77777777" w:rsidR="009A3D68" w:rsidRDefault="009A3D68" w:rsidP="009A3D68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>pub. by the List and Index Society, vol.365, 2023, p.5)</w:t>
      </w:r>
    </w:p>
    <w:p w14:paraId="64756EA0" w14:textId="77777777" w:rsidR="009A3D68" w:rsidRDefault="009A3D68" w:rsidP="009A3D68">
      <w:pPr>
        <w:pStyle w:val="NoSpacing"/>
        <w:rPr>
          <w:rFonts w:cs="Times New Roman"/>
          <w:szCs w:val="24"/>
        </w:rPr>
      </w:pPr>
    </w:p>
    <w:p w14:paraId="0821CEFD" w14:textId="77777777" w:rsidR="009A3D68" w:rsidRDefault="009A3D68" w:rsidP="009A3D68">
      <w:pPr>
        <w:pStyle w:val="NoSpacing"/>
        <w:rPr>
          <w:rFonts w:cs="Times New Roman"/>
          <w:szCs w:val="24"/>
        </w:rPr>
      </w:pPr>
    </w:p>
    <w:p w14:paraId="140E71BE" w14:textId="77777777" w:rsidR="009A3D68" w:rsidRDefault="009A3D68" w:rsidP="009A3D6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September 2023</w:t>
      </w:r>
    </w:p>
    <w:p w14:paraId="0633F1F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33B8BA" w14:textId="77777777" w:rsidR="009A3D68" w:rsidRDefault="009A3D68" w:rsidP="009139A6">
      <w:r>
        <w:separator/>
      </w:r>
    </w:p>
  </w:endnote>
  <w:endnote w:type="continuationSeparator" w:id="0">
    <w:p w14:paraId="666A167D" w14:textId="77777777" w:rsidR="009A3D68" w:rsidRDefault="009A3D6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AF47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BF3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AAE3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D5D23E" w14:textId="77777777" w:rsidR="009A3D68" w:rsidRDefault="009A3D68" w:rsidP="009139A6">
      <w:r>
        <w:separator/>
      </w:r>
    </w:p>
  </w:footnote>
  <w:footnote w:type="continuationSeparator" w:id="0">
    <w:p w14:paraId="439B17CA" w14:textId="77777777" w:rsidR="009A3D68" w:rsidRDefault="009A3D6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40F4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7C13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898A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D68"/>
    <w:rsid w:val="000666E0"/>
    <w:rsid w:val="002510B7"/>
    <w:rsid w:val="005C130B"/>
    <w:rsid w:val="00826F5C"/>
    <w:rsid w:val="009139A6"/>
    <w:rsid w:val="009448BB"/>
    <w:rsid w:val="00947624"/>
    <w:rsid w:val="009A3D68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F8F03A"/>
  <w15:chartTrackingRefBased/>
  <w15:docId w15:val="{70E7139F-D003-41D8-93ED-439855227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2023-09-17T18:08:00Z</dcterms:created>
  <dcterms:modified xsi:type="dcterms:W3CDTF">2023-09-17T18:08:00Z</dcterms:modified>
</cp:coreProperties>
</file>